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912" w:rsidRDefault="008A0912" w:rsidP="008A0912">
      <w:pPr>
        <w:rPr>
          <w:b/>
          <w:bCs/>
          <w:sz w:val="28"/>
          <w:szCs w:val="28"/>
          <w:u w:val="double"/>
          <w:lang w:eastAsia="en-US"/>
        </w:rPr>
      </w:pPr>
    </w:p>
    <w:p w:rsidR="00DC6EAF" w:rsidRDefault="00DC6EAF" w:rsidP="007745ED">
      <w:pPr>
        <w:jc w:val="both"/>
        <w:rPr>
          <w:rFonts w:ascii="Arial" w:hAnsi="Arial" w:cs="Arial"/>
        </w:rPr>
      </w:pPr>
    </w:p>
    <w:p w:rsidR="00DC6EAF" w:rsidRDefault="00DC6EAF" w:rsidP="007745ED">
      <w:pPr>
        <w:jc w:val="both"/>
        <w:rPr>
          <w:rFonts w:ascii="Arial" w:hAnsi="Arial" w:cs="Arial"/>
        </w:rPr>
      </w:pPr>
    </w:p>
    <w:p w:rsidR="00DC6EAF" w:rsidRDefault="00DC6EAF" w:rsidP="007745ED">
      <w:pPr>
        <w:jc w:val="both"/>
        <w:rPr>
          <w:rFonts w:ascii="Arial" w:hAnsi="Arial" w:cs="Arial"/>
        </w:rPr>
      </w:pPr>
    </w:p>
    <w:p w:rsidR="00DC6EAF" w:rsidRDefault="00DC6EAF" w:rsidP="007745ED">
      <w:pPr>
        <w:jc w:val="both"/>
        <w:rPr>
          <w:rFonts w:ascii="Arial" w:hAnsi="Arial" w:cs="Arial"/>
        </w:rPr>
      </w:pPr>
    </w:p>
    <w:p w:rsidR="00DC6EAF" w:rsidRDefault="00DC6EAF" w:rsidP="007745ED">
      <w:pPr>
        <w:jc w:val="both"/>
        <w:rPr>
          <w:rFonts w:ascii="Arial" w:hAnsi="Arial" w:cs="Arial"/>
        </w:rPr>
      </w:pPr>
    </w:p>
    <w:p w:rsidR="00DC6EAF" w:rsidRDefault="00DC6EAF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A211B5" w:rsidRDefault="00A211B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6B67BE" w:rsidRDefault="006B67BE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813E91" w:rsidRDefault="00813E91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Default="00942E25" w:rsidP="007745ED">
      <w:pPr>
        <w:jc w:val="both"/>
        <w:rPr>
          <w:rFonts w:ascii="Arial" w:hAnsi="Arial" w:cs="Arial"/>
        </w:rPr>
      </w:pPr>
    </w:p>
    <w:p w:rsidR="00942E25" w:rsidRPr="007745ED" w:rsidRDefault="00942E25" w:rsidP="007745ED">
      <w:pPr>
        <w:jc w:val="both"/>
        <w:rPr>
          <w:rFonts w:ascii="Arial" w:hAnsi="Arial" w:cs="Arial"/>
        </w:rPr>
      </w:pPr>
    </w:p>
    <w:sectPr w:rsidR="00942E25" w:rsidRPr="007745ED" w:rsidSect="004637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274" w:bottom="1418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8D8" w:rsidRDefault="00F308D8">
      <w:r>
        <w:separator/>
      </w:r>
    </w:p>
  </w:endnote>
  <w:endnote w:type="continuationSeparator" w:id="0">
    <w:p w:rsidR="00F308D8" w:rsidRDefault="00F30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87E" w:rsidRDefault="001C487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487E" w:rsidRDefault="001C487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87E" w:rsidRDefault="001C487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211B5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1C487E" w:rsidRDefault="001C487E">
    <w:pPr>
      <w:pStyle w:val="Piedepgina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C2B" w:rsidRDefault="005F0C53">
    <w:pPr>
      <w:ind w:left="6379"/>
      <w:rPr>
        <w:rFonts w:ascii="Gill Sans MT" w:hAnsi="Gill Sans MT"/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-651509</wp:posOffset>
              </wp:positionH>
              <wp:positionV relativeFrom="paragraph">
                <wp:posOffset>120015</wp:posOffset>
              </wp:positionV>
              <wp:extent cx="3192780" cy="450850"/>
              <wp:effectExtent l="0" t="0" r="7620" b="635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92780" cy="450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487E" w:rsidRDefault="001C487E">
                          <w:pPr>
                            <w:pStyle w:val="Encabezado"/>
                            <w:tabs>
                              <w:tab w:val="clear" w:pos="4252"/>
                              <w:tab w:val="clear" w:pos="8504"/>
                            </w:tabs>
                            <w:rPr>
                              <w:rFonts w:ascii="Gill Sans MT" w:hAnsi="Gill Sans MT"/>
                              <w:sz w:val="14"/>
                              <w:bdr w:val="single" w:sz="4" w:space="0" w:color="auto"/>
                            </w:rPr>
                          </w:pPr>
                          <w:r>
                            <w:rPr>
                              <w:rFonts w:ascii="Gill Sans MT" w:hAnsi="Gill Sans MT"/>
                              <w:sz w:val="14"/>
                              <w:bdr w:val="single" w:sz="4" w:space="0" w:color="auto"/>
                            </w:rPr>
                            <w:t>CORREO ELECTRONICO</w:t>
                          </w:r>
                        </w:p>
                        <w:p w:rsidR="001C487E" w:rsidRDefault="00F97044">
                          <w:pPr>
                            <w:pStyle w:val="Encabezado"/>
                            <w:tabs>
                              <w:tab w:val="clear" w:pos="4252"/>
                              <w:tab w:val="clear" w:pos="8504"/>
                            </w:tabs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Gill Sans MT" w:hAnsi="Gill Sans MT"/>
                              <w:sz w:val="14"/>
                            </w:rPr>
                            <w:t>sgfeder</w:t>
                          </w:r>
                          <w:r w:rsidR="001C487E">
                            <w:rPr>
                              <w:rFonts w:ascii="Gill Sans MT" w:hAnsi="Gill Sans MT"/>
                              <w:sz w:val="14"/>
                            </w:rPr>
                            <w:t>@</w:t>
                          </w:r>
                          <w:r w:rsidR="008E0FAF">
                            <w:rPr>
                              <w:rFonts w:ascii="Gill Sans MT" w:hAnsi="Gill Sans MT"/>
                              <w:sz w:val="14"/>
                            </w:rPr>
                            <w:t>se</w:t>
                          </w:r>
                          <w:r w:rsidR="00947A85">
                            <w:rPr>
                              <w:rFonts w:ascii="Gill Sans MT" w:hAnsi="Gill Sans MT"/>
                              <w:sz w:val="14"/>
                            </w:rPr>
                            <w:t>pg.</w:t>
                          </w:r>
                          <w:r w:rsidR="007C6379">
                            <w:rPr>
                              <w:rFonts w:ascii="Gill Sans MT" w:hAnsi="Gill Sans MT"/>
                              <w:sz w:val="14"/>
                            </w:rPr>
                            <w:t>hacienda.gob</w:t>
                          </w:r>
                          <w:r w:rsidR="001C487E">
                            <w:rPr>
                              <w:rFonts w:ascii="Gill Sans MT" w:hAnsi="Gill Sans MT"/>
                              <w:sz w:val="14"/>
                            </w:rPr>
                            <w:t>.es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-51.3pt;margin-top:9.45pt;width:251.4pt;height:3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S/HhgIAABY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" o:allowincell="f" stroked="f">
              <v:textbox>
                <w:txbxContent>
                  <w:p w:rsidR="001C487E" w:rsidRDefault="001C487E">
                    <w:pPr>
                      <w:pStyle w:val="Encabezado"/>
                      <w:tabs>
                        <w:tab w:val="clear" w:pos="4252"/>
                        <w:tab w:val="clear" w:pos="8504"/>
                      </w:tabs>
                      <w:rPr>
                        <w:rFonts w:ascii="Gill Sans MT" w:hAnsi="Gill Sans MT"/>
                        <w:sz w:val="14"/>
                        <w:bdr w:val="single" w:sz="4" w:space="0" w:color="auto"/>
                      </w:rPr>
                    </w:pPr>
                    <w:bookmarkStart w:id="1" w:name="_GoBack"/>
                    <w:r>
                      <w:rPr>
                        <w:rFonts w:ascii="Gill Sans MT" w:hAnsi="Gill Sans MT"/>
                        <w:sz w:val="14"/>
                        <w:bdr w:val="single" w:sz="4" w:space="0" w:color="auto"/>
                      </w:rPr>
                      <w:t>CORREO ELECTRONICO</w:t>
                    </w:r>
                  </w:p>
                  <w:p w:rsidR="001C487E" w:rsidRDefault="00F97044">
                    <w:pPr>
                      <w:pStyle w:val="Encabezado"/>
                      <w:tabs>
                        <w:tab w:val="clear" w:pos="4252"/>
                        <w:tab w:val="clear" w:pos="8504"/>
                      </w:tabs>
                      <w:rPr>
                        <w:rFonts w:ascii="Arial Narrow" w:hAnsi="Arial Narrow"/>
                      </w:rPr>
                    </w:pPr>
                    <w:r>
                      <w:rPr>
                        <w:rFonts w:ascii="Gill Sans MT" w:hAnsi="Gill Sans MT"/>
                        <w:sz w:val="14"/>
                      </w:rPr>
                      <w:t>sgfeder</w:t>
                    </w:r>
                    <w:r w:rsidR="001C487E">
                      <w:rPr>
                        <w:rFonts w:ascii="Gill Sans MT" w:hAnsi="Gill Sans MT"/>
                        <w:sz w:val="14"/>
                      </w:rPr>
                      <w:t>@</w:t>
                    </w:r>
                    <w:r w:rsidR="008E0FAF">
                      <w:rPr>
                        <w:rFonts w:ascii="Gill Sans MT" w:hAnsi="Gill Sans MT"/>
                        <w:sz w:val="14"/>
                      </w:rPr>
                      <w:t>se</w:t>
                    </w:r>
                    <w:r w:rsidR="00947A85">
                      <w:rPr>
                        <w:rFonts w:ascii="Gill Sans MT" w:hAnsi="Gill Sans MT"/>
                        <w:sz w:val="14"/>
                      </w:rPr>
                      <w:t>pg.</w:t>
                    </w:r>
                    <w:r w:rsidR="007C6379">
                      <w:rPr>
                        <w:rFonts w:ascii="Gill Sans MT" w:hAnsi="Gill Sans MT"/>
                        <w:sz w:val="14"/>
                      </w:rPr>
                      <w:t>hacienda.gob</w:t>
                    </w:r>
                    <w:r w:rsidR="001C487E">
                      <w:rPr>
                        <w:rFonts w:ascii="Gill Sans MT" w:hAnsi="Gill Sans MT"/>
                        <w:sz w:val="14"/>
                      </w:rPr>
                      <w:t>.es</w:t>
                    </w:r>
                    <w:bookmarkEnd w:id="1"/>
                  </w:p>
                </w:txbxContent>
              </v:textbox>
            </v:shape>
          </w:pict>
        </mc:Fallback>
      </mc:AlternateContent>
    </w:r>
  </w:p>
  <w:p w:rsidR="001C487E" w:rsidRDefault="00BE3FCA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noProof/>
        <w:sz w:val="14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column">
                <wp:posOffset>3914775</wp:posOffset>
              </wp:positionH>
              <wp:positionV relativeFrom="paragraph">
                <wp:posOffset>-18415</wp:posOffset>
              </wp:positionV>
              <wp:extent cx="0" cy="1030605"/>
              <wp:effectExtent l="0" t="0" r="0" b="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06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075C6E"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25pt,-1.45pt" to="308.25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" o:allowincell="f"/>
          </w:pict>
        </mc:Fallback>
      </mc:AlternateContent>
    </w:r>
    <w:r w:rsidR="001C487E">
      <w:rPr>
        <w:rFonts w:ascii="Gill Sans MT" w:hAnsi="Gill Sans MT"/>
        <w:sz w:val="14"/>
      </w:rPr>
      <w:t>Pº DE LA CASTELLANA, 162</w:t>
    </w:r>
  </w:p>
  <w:p w:rsidR="001C487E" w:rsidRDefault="001C487E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28071 MADRID</w:t>
    </w:r>
  </w:p>
  <w:p w:rsidR="001C487E" w:rsidRDefault="001C487E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Tel: 91 583 5</w:t>
    </w:r>
    <w:r w:rsidR="00F97044">
      <w:rPr>
        <w:rFonts w:ascii="Gill Sans MT" w:hAnsi="Gill Sans MT"/>
        <w:sz w:val="14"/>
      </w:rPr>
      <w:t>2</w:t>
    </w:r>
    <w:r>
      <w:rPr>
        <w:rFonts w:ascii="Gill Sans MT" w:hAnsi="Gill Sans MT"/>
        <w:sz w:val="14"/>
      </w:rPr>
      <w:t xml:space="preserve"> </w:t>
    </w:r>
    <w:r w:rsidR="00F97044">
      <w:rPr>
        <w:rFonts w:ascii="Gill Sans MT" w:hAnsi="Gill Sans MT"/>
        <w:sz w:val="14"/>
      </w:rPr>
      <w:t>2</w:t>
    </w:r>
    <w:r w:rsidR="004251CF">
      <w:rPr>
        <w:rFonts w:ascii="Gill Sans MT" w:hAnsi="Gill Sans MT"/>
        <w:sz w:val="14"/>
      </w:rPr>
      <w:t>4</w:t>
    </w:r>
  </w:p>
  <w:p w:rsidR="001C487E" w:rsidRDefault="001C487E">
    <w:pPr>
      <w:ind w:left="6379"/>
      <w:rPr>
        <w:rFonts w:ascii="Gill Sans MT" w:hAnsi="Gill Sans MT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8D8" w:rsidRDefault="00F308D8">
      <w:r>
        <w:separator/>
      </w:r>
    </w:p>
  </w:footnote>
  <w:footnote w:type="continuationSeparator" w:id="0">
    <w:p w:rsidR="00F308D8" w:rsidRDefault="00F30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EA" w:rsidRDefault="00A15CE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EA" w:rsidRDefault="00A15CE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030" w:rsidRDefault="00A15CEA" w:rsidP="00EB4030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4377690</wp:posOffset>
              </wp:positionH>
              <wp:positionV relativeFrom="paragraph">
                <wp:posOffset>19050</wp:posOffset>
              </wp:positionV>
              <wp:extent cx="1554480" cy="1600200"/>
              <wp:effectExtent l="0" t="0" r="762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600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3A55" w:rsidRDefault="00993A55" w:rsidP="00385F6D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Cs w:val="14"/>
                            </w:rPr>
                          </w:pPr>
                        </w:p>
                        <w:p w:rsidR="007C6379" w:rsidRPr="00F7788E" w:rsidRDefault="007C6379" w:rsidP="00385F6D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Cs w:val="14"/>
                            </w:rPr>
                          </w:pPr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>SECRET</w:t>
                          </w:r>
                          <w:r w:rsidR="00B81D8F">
                            <w:rPr>
                              <w:rFonts w:ascii="Gill Sans MT" w:hAnsi="Gill Sans MT"/>
                              <w:szCs w:val="14"/>
                            </w:rPr>
                            <w:t>A</w:t>
                          </w:r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>RIA GENERAL DE FONDOS EUROPEOS</w:t>
                          </w:r>
                        </w:p>
                        <w:p w:rsidR="007C6379" w:rsidRPr="00F7788E" w:rsidRDefault="007C6379" w:rsidP="00385F6D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Cs w:val="14"/>
                            </w:rPr>
                          </w:pPr>
                        </w:p>
                        <w:p w:rsidR="00385F6D" w:rsidRPr="00F7788E" w:rsidRDefault="00385F6D" w:rsidP="00385F6D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Cs w:val="14"/>
                            </w:rPr>
                          </w:pPr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 xml:space="preserve">DIRECCION GENERAL DE FONDOS </w:t>
                          </w:r>
                          <w:r w:rsidR="009055E9" w:rsidRPr="00F7788E">
                            <w:rPr>
                              <w:rFonts w:ascii="Gill Sans MT" w:hAnsi="Gill Sans MT"/>
                              <w:szCs w:val="14"/>
                            </w:rPr>
                            <w:t>EUROPEOS</w:t>
                          </w:r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 xml:space="preserve"> </w:t>
                          </w:r>
                        </w:p>
                        <w:p w:rsidR="00385F6D" w:rsidRPr="00F7788E" w:rsidRDefault="00385F6D" w:rsidP="00385F6D">
                          <w:pPr>
                            <w:pStyle w:val="Textoindependiente"/>
                            <w:jc w:val="left"/>
                            <w:rPr>
                              <w:rFonts w:ascii="Gill Sans MT" w:hAnsi="Gill Sans MT"/>
                              <w:szCs w:val="14"/>
                            </w:rPr>
                          </w:pPr>
                        </w:p>
                        <w:p w:rsidR="00385F6D" w:rsidRPr="00F7788E" w:rsidRDefault="00385F6D" w:rsidP="00385F6D">
                          <w:pPr>
                            <w:pStyle w:val="Textoindependiente"/>
                            <w:jc w:val="left"/>
                            <w:rPr>
                              <w:rFonts w:ascii="Gill Sans MT" w:hAnsi="Gill Sans MT"/>
                              <w:szCs w:val="14"/>
                            </w:rPr>
                          </w:pPr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>Subdirección General de Gestión</w:t>
                          </w:r>
                          <w:r w:rsidR="00351207" w:rsidRPr="00F7788E">
                            <w:rPr>
                              <w:rFonts w:ascii="Gill Sans MT" w:hAnsi="Gill Sans MT"/>
                              <w:szCs w:val="14"/>
                            </w:rPr>
                            <w:t xml:space="preserve"> </w:t>
                          </w:r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 xml:space="preserve">del </w:t>
                          </w:r>
                          <w:r w:rsidR="003C4F5F" w:rsidRPr="00F7788E">
                            <w:rPr>
                              <w:rFonts w:ascii="Gill Sans MT" w:hAnsi="Gill Sans MT"/>
                              <w:szCs w:val="14"/>
                            </w:rPr>
                            <w:t>FEDER</w:t>
                          </w:r>
                        </w:p>
                        <w:p w:rsidR="00385F6D" w:rsidRPr="00F7788E" w:rsidRDefault="00385F6D" w:rsidP="00385F6D">
                          <w:pPr>
                            <w:pStyle w:val="Textoindependiente"/>
                            <w:jc w:val="left"/>
                            <w:rPr>
                              <w:rFonts w:ascii="Gill Sans MT" w:hAnsi="Gill Sans MT"/>
                              <w:szCs w:val="14"/>
                            </w:rPr>
                          </w:pPr>
                        </w:p>
                        <w:p w:rsidR="001C487E" w:rsidRDefault="001C487E">
                          <w:pPr>
                            <w:pStyle w:val="Textoindependiente"/>
                            <w:rPr>
                              <w:rFonts w:ascii="Gill Sans MT" w:hAnsi="Gill Sans MT"/>
                            </w:rPr>
                          </w:pPr>
                        </w:p>
                        <w:p w:rsidR="001C487E" w:rsidRDefault="001C487E">
                          <w:pPr>
                            <w:pStyle w:val="Textoindependiente"/>
                            <w:rPr>
                              <w:rFonts w:ascii="Gill Sans MT" w:hAnsi="Gill Sans MT"/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4.7pt;margin-top:1.5pt;width:122.4pt;height:12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" stroked="f">
              <v:textbox>
                <w:txbxContent>
                  <w:p w:rsidR="00993A55" w:rsidRDefault="00993A55" w:rsidP="00385F6D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Cs w:val="14"/>
                      </w:rPr>
                    </w:pPr>
                  </w:p>
                  <w:p w:rsidR="007C6379" w:rsidRPr="00F7788E" w:rsidRDefault="007C6379" w:rsidP="00385F6D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Cs w:val="14"/>
                      </w:rPr>
                    </w:pPr>
                    <w:r w:rsidRPr="00F7788E">
                      <w:rPr>
                        <w:rFonts w:ascii="Gill Sans MT" w:hAnsi="Gill Sans MT"/>
                        <w:szCs w:val="14"/>
                      </w:rPr>
                      <w:t>SECRET</w:t>
                    </w:r>
                    <w:r w:rsidR="00B81D8F">
                      <w:rPr>
                        <w:rFonts w:ascii="Gill Sans MT" w:hAnsi="Gill Sans MT"/>
                        <w:szCs w:val="14"/>
                      </w:rPr>
                      <w:t>A</w:t>
                    </w:r>
                    <w:bookmarkStart w:id="1" w:name="_GoBack"/>
                    <w:bookmarkEnd w:id="1"/>
                    <w:r w:rsidRPr="00F7788E">
                      <w:rPr>
                        <w:rFonts w:ascii="Gill Sans MT" w:hAnsi="Gill Sans MT"/>
                        <w:szCs w:val="14"/>
                      </w:rPr>
                      <w:t>RIA GENERAL DE FONDOS EUROPEOS</w:t>
                    </w:r>
                  </w:p>
                  <w:p w:rsidR="007C6379" w:rsidRPr="00F7788E" w:rsidRDefault="007C6379" w:rsidP="00385F6D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Cs w:val="14"/>
                      </w:rPr>
                    </w:pPr>
                  </w:p>
                  <w:p w:rsidR="00385F6D" w:rsidRPr="00F7788E" w:rsidRDefault="00385F6D" w:rsidP="00385F6D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Cs w:val="14"/>
                      </w:rPr>
                    </w:pPr>
                    <w:r w:rsidRPr="00F7788E">
                      <w:rPr>
                        <w:rFonts w:ascii="Gill Sans MT" w:hAnsi="Gill Sans MT"/>
                        <w:szCs w:val="14"/>
                      </w:rPr>
                      <w:t xml:space="preserve">DIRECCION GENERAL DE FONDOS </w:t>
                    </w:r>
                    <w:r w:rsidR="009055E9" w:rsidRPr="00F7788E">
                      <w:rPr>
                        <w:rFonts w:ascii="Gill Sans MT" w:hAnsi="Gill Sans MT"/>
                        <w:szCs w:val="14"/>
                      </w:rPr>
                      <w:t>EUROPEOS</w:t>
                    </w:r>
                    <w:r w:rsidRPr="00F7788E">
                      <w:rPr>
                        <w:rFonts w:ascii="Gill Sans MT" w:hAnsi="Gill Sans MT"/>
                        <w:szCs w:val="14"/>
                      </w:rPr>
                      <w:t xml:space="preserve"> </w:t>
                    </w:r>
                  </w:p>
                  <w:p w:rsidR="00385F6D" w:rsidRPr="00F7788E" w:rsidRDefault="00385F6D" w:rsidP="00385F6D">
                    <w:pPr>
                      <w:pStyle w:val="Textoindependiente"/>
                      <w:jc w:val="left"/>
                      <w:rPr>
                        <w:rFonts w:ascii="Gill Sans MT" w:hAnsi="Gill Sans MT"/>
                        <w:szCs w:val="14"/>
                      </w:rPr>
                    </w:pPr>
                  </w:p>
                  <w:p w:rsidR="00385F6D" w:rsidRPr="00F7788E" w:rsidRDefault="00385F6D" w:rsidP="00385F6D">
                    <w:pPr>
                      <w:pStyle w:val="Textoindependiente"/>
                      <w:jc w:val="left"/>
                      <w:rPr>
                        <w:rFonts w:ascii="Gill Sans MT" w:hAnsi="Gill Sans MT"/>
                        <w:szCs w:val="14"/>
                      </w:rPr>
                    </w:pPr>
                    <w:r w:rsidRPr="00F7788E">
                      <w:rPr>
                        <w:rFonts w:ascii="Gill Sans MT" w:hAnsi="Gill Sans MT"/>
                        <w:szCs w:val="14"/>
                      </w:rPr>
                      <w:t>Subdirección General de Gestión</w:t>
                    </w:r>
                    <w:r w:rsidR="00351207" w:rsidRPr="00F7788E">
                      <w:rPr>
                        <w:rFonts w:ascii="Gill Sans MT" w:hAnsi="Gill Sans MT"/>
                        <w:szCs w:val="14"/>
                      </w:rPr>
                      <w:t xml:space="preserve"> </w:t>
                    </w:r>
                    <w:r w:rsidRPr="00F7788E">
                      <w:rPr>
                        <w:rFonts w:ascii="Gill Sans MT" w:hAnsi="Gill Sans MT"/>
                        <w:szCs w:val="14"/>
                      </w:rPr>
                      <w:t xml:space="preserve">del </w:t>
                    </w:r>
                    <w:r w:rsidR="003C4F5F" w:rsidRPr="00F7788E">
                      <w:rPr>
                        <w:rFonts w:ascii="Gill Sans MT" w:hAnsi="Gill Sans MT"/>
                        <w:szCs w:val="14"/>
                      </w:rPr>
                      <w:t>FEDER</w:t>
                    </w:r>
                  </w:p>
                  <w:p w:rsidR="00385F6D" w:rsidRPr="00F7788E" w:rsidRDefault="00385F6D" w:rsidP="00385F6D">
                    <w:pPr>
                      <w:pStyle w:val="Textoindependiente"/>
                      <w:jc w:val="left"/>
                      <w:rPr>
                        <w:rFonts w:ascii="Gill Sans MT" w:hAnsi="Gill Sans MT"/>
                        <w:szCs w:val="14"/>
                      </w:rPr>
                    </w:pPr>
                  </w:p>
                  <w:p w:rsidR="001C487E" w:rsidRDefault="001C487E">
                    <w:pPr>
                      <w:pStyle w:val="Textoindependiente"/>
                      <w:rPr>
                        <w:rFonts w:ascii="Gill Sans MT" w:hAnsi="Gill Sans MT"/>
                      </w:rPr>
                    </w:pPr>
                  </w:p>
                  <w:p w:rsidR="001C487E" w:rsidRDefault="001C487E">
                    <w:pPr>
                      <w:pStyle w:val="Textoindependiente"/>
                      <w:rPr>
                        <w:rFonts w:ascii="Gill Sans MT" w:hAnsi="Gill Sans MT"/>
                        <w:i/>
                      </w:rPr>
                    </w:pPr>
                  </w:p>
                </w:txbxContent>
              </v:textbox>
            </v:shape>
          </w:pict>
        </mc:Fallback>
      </mc:AlternateContent>
    </w:r>
    <w:r w:rsidR="00887C9B"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396240</wp:posOffset>
              </wp:positionH>
              <wp:positionV relativeFrom="paragraph">
                <wp:posOffset>-38101</wp:posOffset>
              </wp:positionV>
              <wp:extent cx="2457450" cy="1114425"/>
              <wp:effectExtent l="0" t="0" r="0" b="952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7450" cy="1114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24AE" w:rsidRDefault="00AA24AE" w:rsidP="001C7D77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</w:p>
                        <w:p w:rsidR="00887C9B" w:rsidRPr="00AA24AE" w:rsidRDefault="00887C9B" w:rsidP="001C7D77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  <w:r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VICEPRESIDENCIA </w:t>
                          </w:r>
                        </w:p>
                        <w:p w:rsidR="00887C9B" w:rsidRPr="00AA24AE" w:rsidRDefault="001340B6" w:rsidP="00AA24AE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PRIMERA </w:t>
                          </w:r>
                          <w:r w:rsidR="00887C9B"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>DEL GOBIERNO</w:t>
                          </w:r>
                        </w:p>
                        <w:p w:rsidR="00AA24AE" w:rsidRPr="00AA24AE" w:rsidRDefault="00AA24AE" w:rsidP="00887C9B">
                          <w:pPr>
                            <w:rPr>
                              <w:sz w:val="24"/>
                              <w:szCs w:val="18"/>
                            </w:rPr>
                          </w:pPr>
                        </w:p>
                        <w:p w:rsidR="00822DE0" w:rsidRDefault="00822DE0" w:rsidP="001C7D77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</w:p>
                        <w:p w:rsidR="00430E49" w:rsidRPr="00AA24AE" w:rsidRDefault="001C487E" w:rsidP="001C7D77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  <w:r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>MINISTERIO</w:t>
                          </w:r>
                          <w:r w:rsidR="00887C9B"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887C9B" w:rsidRPr="00AA24AE" w:rsidRDefault="00A91312" w:rsidP="001C7D77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  <w:r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>DE</w:t>
                          </w:r>
                          <w:r w:rsidR="00430E49"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 </w:t>
                          </w:r>
                          <w:r w:rsidR="00541B49"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>HACIENDA</w:t>
                          </w:r>
                          <w:r w:rsidR="00887C9B"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887C9B" w:rsidRP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Pr="00887C9B" w:rsidRDefault="00887C9B" w:rsidP="00887C9B"/>
                        <w:p w:rsidR="001C487E" w:rsidRPr="00887C9B" w:rsidRDefault="00A91312" w:rsidP="001C7D77">
                          <w:pPr>
                            <w:pStyle w:val="Ttulo2"/>
                            <w:rPr>
                              <w:rFonts w:ascii="Gill Sans MT" w:hAnsi="Gill Sans MT"/>
                              <w:b/>
                              <w:sz w:val="22"/>
                              <w:szCs w:val="22"/>
                            </w:rPr>
                          </w:pPr>
                          <w:r w:rsidRPr="00887C9B">
                            <w:rPr>
                              <w:rFonts w:ascii="Gill Sans MT" w:hAnsi="Gill Sans MT"/>
                              <w:b/>
                              <w:sz w:val="22"/>
                              <w:szCs w:val="22"/>
                            </w:rPr>
                            <w:t>Y FUNCIÓN PÚBLICA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.2pt;margin-top:-3pt;width:193.5pt;height:87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" stroked="f" strokeweight=".25pt">
              <v:textbox>
                <w:txbxContent>
                  <w:p w:rsidR="00AA24AE" w:rsidRDefault="00AA24AE" w:rsidP="001C7D77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</w:p>
                  <w:p w:rsidR="00887C9B" w:rsidRPr="00AA24AE" w:rsidRDefault="00887C9B" w:rsidP="001C7D77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  <w:r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VICEPRESIDENCIA </w:t>
                    </w:r>
                  </w:p>
                  <w:p w:rsidR="00887C9B" w:rsidRPr="00AA24AE" w:rsidRDefault="001340B6" w:rsidP="00AA24AE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  <w:r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PRIMERA </w:t>
                    </w:r>
                    <w:bookmarkStart w:id="1" w:name="_GoBack"/>
                    <w:bookmarkEnd w:id="1"/>
                    <w:r w:rsidR="00887C9B"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>DEL GOBIERNO</w:t>
                    </w:r>
                  </w:p>
                  <w:p w:rsidR="00AA24AE" w:rsidRPr="00AA24AE" w:rsidRDefault="00AA24AE" w:rsidP="00887C9B">
                    <w:pPr>
                      <w:rPr>
                        <w:sz w:val="24"/>
                        <w:szCs w:val="18"/>
                      </w:rPr>
                    </w:pPr>
                  </w:p>
                  <w:p w:rsidR="00822DE0" w:rsidRDefault="00822DE0" w:rsidP="001C7D77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</w:p>
                  <w:p w:rsidR="00430E49" w:rsidRPr="00AA24AE" w:rsidRDefault="001C487E" w:rsidP="001C7D77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  <w:r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>MINISTERIO</w:t>
                    </w:r>
                    <w:r w:rsidR="00887C9B"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 </w:t>
                    </w:r>
                    <w:r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 </w:t>
                    </w:r>
                  </w:p>
                  <w:p w:rsidR="00887C9B" w:rsidRPr="00AA24AE" w:rsidRDefault="00A91312" w:rsidP="001C7D77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  <w:r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>DE</w:t>
                    </w:r>
                    <w:r w:rsidR="00430E49"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 </w:t>
                    </w:r>
                    <w:r w:rsidR="00541B49"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>HACIENDA</w:t>
                    </w:r>
                    <w:r w:rsidR="00887C9B"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 </w:t>
                    </w:r>
                  </w:p>
                  <w:p w:rsidR="00887C9B" w:rsidRP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Pr="00887C9B" w:rsidRDefault="00887C9B" w:rsidP="00887C9B"/>
                  <w:p w:rsidR="001C487E" w:rsidRPr="00887C9B" w:rsidRDefault="00A91312" w:rsidP="001C7D77">
                    <w:pPr>
                      <w:pStyle w:val="Ttulo2"/>
                      <w:rPr>
                        <w:rFonts w:ascii="Gill Sans MT" w:hAnsi="Gill Sans MT"/>
                        <w:b/>
                        <w:sz w:val="22"/>
                        <w:szCs w:val="22"/>
                      </w:rPr>
                    </w:pPr>
                    <w:r w:rsidRPr="00887C9B">
                      <w:rPr>
                        <w:rFonts w:ascii="Gill Sans MT" w:hAnsi="Gill Sans MT"/>
                        <w:b/>
                        <w:sz w:val="22"/>
                        <w:szCs w:val="22"/>
                      </w:rPr>
                      <w:t>Y FUNCIÓN PÚBLICA</w:t>
                    </w:r>
                  </w:p>
                </w:txbxContent>
              </v:textbox>
            </v:shape>
          </w:pict>
        </mc:Fallback>
      </mc:AlternateContent>
    </w:r>
  </w:p>
  <w:tbl>
    <w:tblPr>
      <w:tblW w:w="10065" w:type="dxa"/>
      <w:tblInd w:w="-78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65"/>
    </w:tblGrid>
    <w:tr w:rsidR="00EB4030" w:rsidRPr="00EB4030" w:rsidTr="00F27138">
      <w:trPr>
        <w:cantSplit/>
        <w:trHeight w:val="315"/>
      </w:trPr>
      <w:tc>
        <w:tcPr>
          <w:tcW w:w="10065" w:type="dxa"/>
        </w:tcPr>
        <w:p w:rsidR="00EB4030" w:rsidRPr="00EB4030" w:rsidRDefault="00BE3FCA" w:rsidP="00EB4030">
          <w:pPr>
            <w:rPr>
              <w:rFonts w:ascii="Arial" w:hAnsi="Arial"/>
              <w:sz w:val="24"/>
            </w:rPr>
          </w:pPr>
          <w:r w:rsidRPr="00EB4030">
            <w:rPr>
              <w:rFonts w:ascii="Arial" w:hAnsi="Arial"/>
              <w:noProof/>
              <w:sz w:val="24"/>
            </w:rPr>
            <w:drawing>
              <wp:inline distT="0" distB="0" distL="0" distR="0">
                <wp:extent cx="910923" cy="866775"/>
                <wp:effectExtent l="0" t="0" r="3810" b="0"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1525" cy="8768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C487E" w:rsidRDefault="001C487E">
    <w:pPr>
      <w:pStyle w:val="Encabezado"/>
      <w:tabs>
        <w:tab w:val="clear" w:pos="4252"/>
        <w:tab w:val="clear" w:pos="8504"/>
        <w:tab w:val="left" w:pos="4935"/>
      </w:tabs>
    </w:pPr>
    <w:r>
      <w:tab/>
    </w:r>
  </w:p>
  <w:p w:rsidR="001C487E" w:rsidRDefault="001C487E">
    <w:pPr>
      <w:pStyle w:val="Encabezado"/>
    </w:pPr>
    <w:bookmarkStart w:id="0" w:name="_GoBack"/>
    <w:bookmarkEnd w:id="0"/>
  </w:p>
  <w:p w:rsidR="001C487E" w:rsidRDefault="001C48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3670D"/>
    <w:multiLevelType w:val="hybridMultilevel"/>
    <w:tmpl w:val="B6BCE442"/>
    <w:lvl w:ilvl="0" w:tplc="0170766E">
      <w:start w:val="4"/>
      <w:numFmt w:val="bullet"/>
      <w:lvlText w:val="-"/>
      <w:lvlJc w:val="left"/>
      <w:pPr>
        <w:tabs>
          <w:tab w:val="num" w:pos="1125"/>
        </w:tabs>
        <w:ind w:left="1125" w:hanging="705"/>
      </w:pPr>
      <w:rPr>
        <w:rFonts w:ascii="Times New Roman" w:eastAsia="Times New Roman" w:hAnsi="Times New Roman" w:cs="Times New Roman" w:hint="default"/>
      </w:rPr>
    </w:lvl>
    <w:lvl w:ilvl="1" w:tplc="0C0A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ABB687F"/>
    <w:multiLevelType w:val="hybridMultilevel"/>
    <w:tmpl w:val="B6BCE442"/>
    <w:lvl w:ilvl="0" w:tplc="0C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D604FCA"/>
    <w:multiLevelType w:val="hybridMultilevel"/>
    <w:tmpl w:val="77F0C0A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DD79A4"/>
    <w:multiLevelType w:val="hybridMultilevel"/>
    <w:tmpl w:val="B6BCE442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C6633F2"/>
    <w:multiLevelType w:val="hybridMultilevel"/>
    <w:tmpl w:val="B6BCE442"/>
    <w:lvl w:ilvl="0" w:tplc="0170766E">
      <w:start w:val="4"/>
      <w:numFmt w:val="bullet"/>
      <w:lvlText w:val="-"/>
      <w:lvlJc w:val="left"/>
      <w:pPr>
        <w:tabs>
          <w:tab w:val="num" w:pos="1125"/>
        </w:tabs>
        <w:ind w:left="1125" w:hanging="705"/>
      </w:pPr>
      <w:rPr>
        <w:rFonts w:ascii="Times New Roman" w:eastAsia="Times New Roman" w:hAnsi="Times New Roman" w:cs="Times New Roman" w:hint="default"/>
      </w:rPr>
    </w:lvl>
    <w:lvl w:ilvl="1" w:tplc="E9E6D1F0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  <w:b/>
        <w:i w:val="0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4AB3FC8"/>
    <w:multiLevelType w:val="hybridMultilevel"/>
    <w:tmpl w:val="D0BA2324"/>
    <w:lvl w:ilvl="0" w:tplc="FAC055EC">
      <w:numFmt w:val="bullet"/>
      <w:lvlText w:val="-"/>
      <w:lvlJc w:val="left"/>
      <w:pPr>
        <w:ind w:left="1766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77"/>
    <w:rsid w:val="0001605E"/>
    <w:rsid w:val="000D59EC"/>
    <w:rsid w:val="001340B6"/>
    <w:rsid w:val="00141FB3"/>
    <w:rsid w:val="001514B2"/>
    <w:rsid w:val="001C487E"/>
    <w:rsid w:val="001C7D77"/>
    <w:rsid w:val="00206CAD"/>
    <w:rsid w:val="00210512"/>
    <w:rsid w:val="00237F50"/>
    <w:rsid w:val="002618E0"/>
    <w:rsid w:val="002D104D"/>
    <w:rsid w:val="00347494"/>
    <w:rsid w:val="003500C1"/>
    <w:rsid w:val="00351207"/>
    <w:rsid w:val="003736ED"/>
    <w:rsid w:val="00377807"/>
    <w:rsid w:val="00385F6D"/>
    <w:rsid w:val="003935E6"/>
    <w:rsid w:val="003C4F5F"/>
    <w:rsid w:val="003D7059"/>
    <w:rsid w:val="003F0207"/>
    <w:rsid w:val="004251CF"/>
    <w:rsid w:val="00430E49"/>
    <w:rsid w:val="00463757"/>
    <w:rsid w:val="004C1EAC"/>
    <w:rsid w:val="00541B49"/>
    <w:rsid w:val="00554505"/>
    <w:rsid w:val="005F0C53"/>
    <w:rsid w:val="00637308"/>
    <w:rsid w:val="006B3767"/>
    <w:rsid w:val="006B67BE"/>
    <w:rsid w:val="006B7D6A"/>
    <w:rsid w:val="006C1A46"/>
    <w:rsid w:val="007427D4"/>
    <w:rsid w:val="00745C2B"/>
    <w:rsid w:val="007745ED"/>
    <w:rsid w:val="007C1910"/>
    <w:rsid w:val="007C6379"/>
    <w:rsid w:val="00813E91"/>
    <w:rsid w:val="00822DE0"/>
    <w:rsid w:val="00887C9B"/>
    <w:rsid w:val="008A0912"/>
    <w:rsid w:val="008D2030"/>
    <w:rsid w:val="008E0FAF"/>
    <w:rsid w:val="009055E9"/>
    <w:rsid w:val="00942E25"/>
    <w:rsid w:val="00947A85"/>
    <w:rsid w:val="00971242"/>
    <w:rsid w:val="00993A55"/>
    <w:rsid w:val="009A37CA"/>
    <w:rsid w:val="009D72E6"/>
    <w:rsid w:val="00A15CEA"/>
    <w:rsid w:val="00A202D2"/>
    <w:rsid w:val="00A211B5"/>
    <w:rsid w:val="00A91312"/>
    <w:rsid w:val="00AA24AE"/>
    <w:rsid w:val="00AB3CAD"/>
    <w:rsid w:val="00AD6AB3"/>
    <w:rsid w:val="00B6254F"/>
    <w:rsid w:val="00B81D8F"/>
    <w:rsid w:val="00B91990"/>
    <w:rsid w:val="00BE3FCA"/>
    <w:rsid w:val="00C30713"/>
    <w:rsid w:val="00C3692D"/>
    <w:rsid w:val="00C83068"/>
    <w:rsid w:val="00C861C1"/>
    <w:rsid w:val="00CA7826"/>
    <w:rsid w:val="00CF7460"/>
    <w:rsid w:val="00D0610C"/>
    <w:rsid w:val="00D24819"/>
    <w:rsid w:val="00D30704"/>
    <w:rsid w:val="00D722BE"/>
    <w:rsid w:val="00D913C6"/>
    <w:rsid w:val="00DC6EAF"/>
    <w:rsid w:val="00DE3AD0"/>
    <w:rsid w:val="00E44A94"/>
    <w:rsid w:val="00E777A6"/>
    <w:rsid w:val="00EA12D1"/>
    <w:rsid w:val="00EB4030"/>
    <w:rsid w:val="00ED7C66"/>
    <w:rsid w:val="00EF0D43"/>
    <w:rsid w:val="00F27138"/>
    <w:rsid w:val="00F308D8"/>
    <w:rsid w:val="00F36701"/>
    <w:rsid w:val="00F707C4"/>
    <w:rsid w:val="00F7788E"/>
    <w:rsid w:val="00F83415"/>
    <w:rsid w:val="00F9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1C154BF-880B-44AE-A045-E83660DC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 Narrow" w:hAnsi="Arial Narrow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both"/>
    </w:pPr>
    <w:rPr>
      <w:rFonts w:ascii="Arial Narrow" w:hAnsi="Arial Narrow"/>
      <w:sz w:val="14"/>
    </w:r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spacing w:before="120" w:after="120" w:line="340" w:lineRule="exact"/>
      <w:ind w:left="420" w:firstLine="289"/>
      <w:jc w:val="both"/>
    </w:pPr>
    <w:rPr>
      <w:rFonts w:ascii="Arial" w:hAnsi="Arial" w:cs="Arial"/>
      <w:sz w:val="24"/>
    </w:rPr>
  </w:style>
  <w:style w:type="paragraph" w:styleId="Prrafodelista">
    <w:name w:val="List Paragraph"/>
    <w:basedOn w:val="Normal"/>
    <w:uiPriority w:val="34"/>
    <w:qFormat/>
    <w:rsid w:val="00AD6AB3"/>
    <w:pPr>
      <w:ind w:left="708"/>
    </w:pPr>
  </w:style>
  <w:style w:type="table" w:customStyle="1" w:styleId="TableNormal">
    <w:name w:val="Table Normal"/>
    <w:uiPriority w:val="2"/>
    <w:semiHidden/>
    <w:unhideWhenUsed/>
    <w:qFormat/>
    <w:rsid w:val="00E777A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777A6"/>
    <w:pPr>
      <w:widowControl w:val="0"/>
      <w:autoSpaceDE w:val="0"/>
      <w:autoSpaceDN w:val="0"/>
      <w:spacing w:line="264" w:lineRule="exact"/>
      <w:ind w:left="68"/>
    </w:pPr>
    <w:rPr>
      <w:rFonts w:ascii="Calibri" w:eastAsia="Calibri" w:hAnsi="Calibri" w:cs="Calibri"/>
      <w:sz w:val="22"/>
      <w:szCs w:val="22"/>
      <w:lang w:bidi="es-ES"/>
    </w:rPr>
  </w:style>
  <w:style w:type="character" w:styleId="Hipervnculo">
    <w:name w:val="Hyperlink"/>
    <w:basedOn w:val="Fuentedeprrafopredeter"/>
    <w:uiPriority w:val="99"/>
    <w:unhideWhenUsed/>
    <w:rsid w:val="008A09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erfiles\KG000220\Datos%20de%20programa\Microsoft\Plantillas\Carta%20JA%20Zamora%202P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JA Zamora 2P.dot</Template>
  <TotalTime>0</TotalTime>
  <Pages>1</Pages>
  <Words>0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 Rio Santos, Juan Pedro</dc:creator>
  <cp:keywords/>
  <cp:lastModifiedBy>Ortega Martín, Oliver</cp:lastModifiedBy>
  <cp:revision>2</cp:revision>
  <cp:lastPrinted>2015-10-13T17:36:00Z</cp:lastPrinted>
  <dcterms:created xsi:type="dcterms:W3CDTF">2024-03-06T12:27:00Z</dcterms:created>
  <dcterms:modified xsi:type="dcterms:W3CDTF">2024-03-06T12:27:00Z</dcterms:modified>
</cp:coreProperties>
</file>